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Horsham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Horsham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Horsham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Horsham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Horsham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Horsham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Horsham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Horsham is estimated to be </w:t>
      </w:r>
      <w:r w:rsidRPr="00773DF7">
        <w:rPr>
          <w:rFonts w:ascii="Libre Franklin Light" w:eastAsia="Times New Roman" w:hAnsi="Libre Franklin Light" w:cs="Calibri Light"/>
          <w:b/>
          <w:bCs/>
          <w:color w:val="C45911" w:themeColor="accent2" w:themeShade="BF"/>
        </w:rPr>
        <w:t xml:space="preserve">£1,256,073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Horsham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Horsham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r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Horsham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r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Horsham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r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Horsham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Horsham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Horsham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Horsham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Horsham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£1,256,073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Horsham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£423,111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£758,039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£1,256,073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Horsham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Horsham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Horsham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Horsham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Horsham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Horsham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FC8560A-BD9C-4EEB-A803-FAD3AD1E88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